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8D6" w:rsidRDefault="001378D6" w:rsidP="001378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Edmund SCOSY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fl.1408)</w:t>
      </w:r>
    </w:p>
    <w:p w:rsidR="001378D6" w:rsidRDefault="001378D6" w:rsidP="001378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378D6" w:rsidRDefault="001378D6" w:rsidP="001378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378D6" w:rsidRDefault="001378D6" w:rsidP="001378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May1408</w:t>
      </w:r>
      <w:r>
        <w:rPr>
          <w:rFonts w:ascii="Times New Roman" w:hAnsi="Times New Roman" w:cs="Times New Roman"/>
          <w:sz w:val="24"/>
          <w:szCs w:val="24"/>
        </w:rPr>
        <w:tab/>
        <w:t>H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e was bequeathed a legacy in the Will of Katherine </w:t>
      </w:r>
      <w:proofErr w:type="spellStart"/>
      <w:r>
        <w:rPr>
          <w:rFonts w:ascii="Times New Roman" w:hAnsi="Times New Roman" w:cs="Times New Roman"/>
          <w:sz w:val="24"/>
          <w:szCs w:val="24"/>
        </w:rPr>
        <w:t>Calfe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Bristol(q.v.).</w:t>
      </w:r>
    </w:p>
    <w:p w:rsidR="001378D6" w:rsidRDefault="001378D6" w:rsidP="001378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(Wadley p.83)</w:t>
      </w:r>
    </w:p>
    <w:p w:rsidR="001378D6" w:rsidRDefault="001378D6" w:rsidP="001378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378D6" w:rsidRDefault="001378D6" w:rsidP="001378D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378D6" w:rsidRPr="0086328D" w:rsidRDefault="001378D6" w:rsidP="001378D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March 2016</w:t>
      </w:r>
    </w:p>
    <w:p w:rsidR="006B2F86" w:rsidRPr="001378D6" w:rsidRDefault="001378D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1378D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78D6" w:rsidRDefault="001378D6" w:rsidP="00E71FC3">
      <w:pPr>
        <w:spacing w:after="0" w:line="240" w:lineRule="auto"/>
      </w:pPr>
      <w:r>
        <w:separator/>
      </w:r>
    </w:p>
  </w:endnote>
  <w:endnote w:type="continuationSeparator" w:id="0">
    <w:p w:rsidR="001378D6" w:rsidRDefault="001378D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78D6" w:rsidRDefault="001378D6" w:rsidP="00E71FC3">
      <w:pPr>
        <w:spacing w:after="0" w:line="240" w:lineRule="auto"/>
      </w:pPr>
      <w:r>
        <w:separator/>
      </w:r>
    </w:p>
  </w:footnote>
  <w:footnote w:type="continuationSeparator" w:id="0">
    <w:p w:rsidR="001378D6" w:rsidRDefault="001378D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8D6"/>
    <w:rsid w:val="001378D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738933"/>
  <w15:chartTrackingRefBased/>
  <w15:docId w15:val="{1801FC9F-C3E5-4210-ABF2-7DB1FE22E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2016-03-19T13:04:00Z</dcterms:created>
  <dcterms:modified xsi:type="dcterms:W3CDTF">2016-03-19T13:05:00Z</dcterms:modified>
</cp:coreProperties>
</file>